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2EF003" w14:textId="77777777" w:rsidR="00D15931" w:rsidRDefault="00D15931" w:rsidP="00D15931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Edmund BURLEY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fl.1507)</w:t>
      </w:r>
    </w:p>
    <w:p w14:paraId="48BA9222" w14:textId="77777777" w:rsidR="00D15931" w:rsidRDefault="00D15931" w:rsidP="00D15931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of Norwich. Bowyer.</w:t>
      </w:r>
    </w:p>
    <w:p w14:paraId="38850389" w14:textId="77777777" w:rsidR="00D15931" w:rsidRDefault="00D15931" w:rsidP="00D15931">
      <w:pPr>
        <w:pStyle w:val="NoSpacing"/>
        <w:tabs>
          <w:tab w:val="left" w:pos="720"/>
        </w:tabs>
        <w:rPr>
          <w:rStyle w:val="s1"/>
        </w:rPr>
      </w:pPr>
    </w:p>
    <w:p w14:paraId="61E568CC" w14:textId="77777777" w:rsidR="00D15931" w:rsidRDefault="00D15931" w:rsidP="00D15931">
      <w:pPr>
        <w:pStyle w:val="NoSpacing"/>
        <w:tabs>
          <w:tab w:val="left" w:pos="720"/>
        </w:tabs>
        <w:rPr>
          <w:rStyle w:val="s1"/>
        </w:rPr>
      </w:pPr>
    </w:p>
    <w:p w14:paraId="38F245A2" w14:textId="77777777" w:rsidR="00D15931" w:rsidRDefault="00D15931" w:rsidP="00D15931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1507</w:t>
      </w:r>
      <w:r>
        <w:rPr>
          <w:rStyle w:val="s1"/>
        </w:rPr>
        <w:tab/>
        <w:t>He made his Will.</w:t>
      </w:r>
    </w:p>
    <w:p w14:paraId="4166246E" w14:textId="77777777" w:rsidR="00D15931" w:rsidRDefault="00D15931" w:rsidP="00D15931">
      <w:pPr>
        <w:pStyle w:val="NoSpacing"/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 w:rsidRPr="00D40756">
          <w:rPr>
            <w:rStyle w:val="Hyperlink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Spyltymber</w:t>
      </w:r>
      <w:proofErr w:type="spellEnd"/>
      <w:r>
        <w:rPr>
          <w:rStyle w:val="s1"/>
        </w:rPr>
        <w:t xml:space="preserve"> 36)</w:t>
      </w:r>
    </w:p>
    <w:p w14:paraId="06905BDE" w14:textId="77777777" w:rsidR="00D15931" w:rsidRDefault="00D15931" w:rsidP="00D15931">
      <w:pPr>
        <w:pStyle w:val="NoSpacing"/>
        <w:tabs>
          <w:tab w:val="left" w:pos="720"/>
        </w:tabs>
        <w:rPr>
          <w:rStyle w:val="s1"/>
        </w:rPr>
      </w:pPr>
    </w:p>
    <w:p w14:paraId="6B210732" w14:textId="77777777" w:rsidR="00D15931" w:rsidRDefault="00D15931" w:rsidP="00D15931">
      <w:pPr>
        <w:pStyle w:val="NoSpacing"/>
        <w:tabs>
          <w:tab w:val="left" w:pos="720"/>
        </w:tabs>
        <w:rPr>
          <w:rStyle w:val="s1"/>
        </w:rPr>
      </w:pPr>
    </w:p>
    <w:p w14:paraId="6D1E082A" w14:textId="77777777" w:rsidR="00D15931" w:rsidRDefault="00D15931" w:rsidP="00D15931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29 March 2021</w:t>
      </w:r>
    </w:p>
    <w:p w14:paraId="1EE1465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34BE5" w14:textId="77777777" w:rsidR="00D15931" w:rsidRDefault="00D15931" w:rsidP="009139A6">
      <w:r>
        <w:separator/>
      </w:r>
    </w:p>
  </w:endnote>
  <w:endnote w:type="continuationSeparator" w:id="0">
    <w:p w14:paraId="1B95A59E" w14:textId="77777777" w:rsidR="00D15931" w:rsidRDefault="00D1593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C05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5826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4E9E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56D59" w14:textId="77777777" w:rsidR="00D15931" w:rsidRDefault="00D15931" w:rsidP="009139A6">
      <w:r>
        <w:separator/>
      </w:r>
    </w:p>
  </w:footnote>
  <w:footnote w:type="continuationSeparator" w:id="0">
    <w:p w14:paraId="1964ED1B" w14:textId="77777777" w:rsidR="00D15931" w:rsidRDefault="00D1593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71CD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CE54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D053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93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15931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E2B7D6"/>
  <w15:chartTrackingRefBased/>
  <w15:docId w15:val="{A3CC978F-F9E2-4D0F-B767-2EADB8791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15931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D15931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2021-05-29T20:43:00Z</dcterms:created>
  <dcterms:modified xsi:type="dcterms:W3CDTF">2021-05-29T20:43:00Z</dcterms:modified>
</cp:coreProperties>
</file>